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49A6" w14:textId="77777777" w:rsidR="00844DCF" w:rsidRDefault="00844DCF" w:rsidP="00844DCF">
      <w:pPr>
        <w:pStyle w:val="NoSpacing"/>
      </w:pPr>
      <w:r>
        <w:rPr>
          <w:u w:val="single"/>
        </w:rPr>
        <w:t>Richard WARDE</w:t>
      </w:r>
      <w:r>
        <w:t xml:space="preserve">       (fl.1483)</w:t>
      </w:r>
    </w:p>
    <w:p w14:paraId="466A521A" w14:textId="77777777" w:rsidR="00844DCF" w:rsidRDefault="00844DCF" w:rsidP="00844DCF">
      <w:pPr>
        <w:pStyle w:val="NoSpacing"/>
      </w:pPr>
      <w:r>
        <w:t>of London. Mercer.</w:t>
      </w:r>
    </w:p>
    <w:p w14:paraId="77DC7F64" w14:textId="77777777" w:rsidR="00844DCF" w:rsidRDefault="00844DCF" w:rsidP="00844DCF">
      <w:pPr>
        <w:pStyle w:val="NoSpacing"/>
      </w:pPr>
    </w:p>
    <w:p w14:paraId="61101843" w14:textId="55F014DA" w:rsidR="00844DCF" w:rsidRDefault="00844DCF" w:rsidP="00844DCF">
      <w:pPr>
        <w:pStyle w:val="NoSpacing"/>
      </w:pPr>
    </w:p>
    <w:p w14:paraId="5FECB7B3" w14:textId="77777777" w:rsidR="00E346B4" w:rsidRDefault="00E346B4" w:rsidP="00E346B4">
      <w:pPr>
        <w:pStyle w:val="NoSpacing"/>
        <w:rPr>
          <w:lang w:val="en-US"/>
        </w:rPr>
      </w:pPr>
      <w:r>
        <w:rPr>
          <w:lang w:val="en-US"/>
        </w:rPr>
        <w:t>18 Jun.</w:t>
      </w:r>
      <w:r>
        <w:rPr>
          <w:lang w:val="en-US"/>
        </w:rPr>
        <w:tab/>
        <w:t>1476</w:t>
      </w:r>
      <w:r>
        <w:rPr>
          <w:lang w:val="en-US"/>
        </w:rPr>
        <w:tab/>
        <w:t>Gift of his goods and chattels to Richard Lee, esquire(q.v.), and John</w:t>
      </w:r>
    </w:p>
    <w:p w14:paraId="175038A7" w14:textId="77777777" w:rsidR="00E346B4" w:rsidRDefault="00E346B4" w:rsidP="00E346B4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Dawson of London, draper(q.v.).</w:t>
      </w:r>
    </w:p>
    <w:p w14:paraId="765CC489" w14:textId="60BCE759" w:rsidR="00E346B4" w:rsidRPr="00E346B4" w:rsidRDefault="00E346B4" w:rsidP="00844DCF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(C.C.R. 1476-85 p.17)</w:t>
      </w:r>
    </w:p>
    <w:p w14:paraId="417FA2C6" w14:textId="77777777" w:rsidR="00844DCF" w:rsidRDefault="00844DCF" w:rsidP="00844DCF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Snede</w:t>
      </w:r>
      <w:proofErr w:type="spellEnd"/>
      <w:r>
        <w:t xml:space="preserve">(q.v.) brought a plaint of debt against him, Robert </w:t>
      </w:r>
      <w:proofErr w:type="spellStart"/>
      <w:proofErr w:type="gramStart"/>
      <w:r>
        <w:t>Clyderhowe</w:t>
      </w:r>
      <w:proofErr w:type="spellEnd"/>
      <w:proofErr w:type="gramEnd"/>
    </w:p>
    <w:p w14:paraId="58945700" w14:textId="77777777" w:rsidR="00844DCF" w:rsidRDefault="00844DCF" w:rsidP="00844DCF">
      <w:pPr>
        <w:pStyle w:val="NoSpacing"/>
      </w:pPr>
      <w:r>
        <w:tab/>
      </w:r>
      <w:r>
        <w:tab/>
        <w:t>of St Mary the Strand(q.v.) and one other.</w:t>
      </w:r>
    </w:p>
    <w:p w14:paraId="4DDA895E" w14:textId="77777777" w:rsidR="00844DCF" w:rsidRPr="00844DCF" w:rsidRDefault="00844DCF" w:rsidP="00844DCF">
      <w:pPr>
        <w:pStyle w:val="NoSpacing"/>
        <w:rPr>
          <w:sz w:val="22"/>
          <w:szCs w:val="22"/>
        </w:rPr>
      </w:pPr>
      <w:r>
        <w:tab/>
      </w:r>
      <w:r>
        <w:tab/>
      </w:r>
      <w:r w:rsidRPr="00844DCF">
        <w:rPr>
          <w:sz w:val="22"/>
          <w:szCs w:val="22"/>
        </w:rPr>
        <w:t>(</w:t>
      </w:r>
      <w:hyperlink r:id="rId6" w:history="1">
        <w:r w:rsidRPr="00844DC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844DCF">
        <w:rPr>
          <w:sz w:val="22"/>
          <w:szCs w:val="22"/>
        </w:rPr>
        <w:t>)</w:t>
      </w:r>
    </w:p>
    <w:p w14:paraId="53D4CA57" w14:textId="77777777" w:rsidR="00844DCF" w:rsidRDefault="00844DCF" w:rsidP="00844DCF">
      <w:pPr>
        <w:pStyle w:val="NoSpacing"/>
      </w:pPr>
    </w:p>
    <w:p w14:paraId="25635ABA" w14:textId="77777777" w:rsidR="00844DCF" w:rsidRDefault="00844DCF" w:rsidP="00844DCF">
      <w:pPr>
        <w:pStyle w:val="NoSpacing"/>
      </w:pPr>
    </w:p>
    <w:p w14:paraId="6F9C535B" w14:textId="77777777" w:rsidR="00844DCF" w:rsidRDefault="00844DCF" w:rsidP="00844DCF">
      <w:pPr>
        <w:pStyle w:val="NoSpacing"/>
      </w:pPr>
    </w:p>
    <w:p w14:paraId="5B36B654" w14:textId="4A0423F0" w:rsidR="00844DCF" w:rsidRDefault="00844DCF" w:rsidP="00844DCF">
      <w:pPr>
        <w:pStyle w:val="NoSpacing"/>
      </w:pPr>
      <w:r>
        <w:t>19 January 2015</w:t>
      </w:r>
    </w:p>
    <w:p w14:paraId="1BE38987" w14:textId="4D8A6A58" w:rsidR="00E346B4" w:rsidRDefault="00E346B4" w:rsidP="00844DCF">
      <w:pPr>
        <w:pStyle w:val="NoSpacing"/>
      </w:pPr>
      <w:r>
        <w:t>16 May 2021</w:t>
      </w:r>
    </w:p>
    <w:p w14:paraId="5CFDA07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D2AE" w14:textId="77777777" w:rsidR="00844DCF" w:rsidRDefault="00844DCF" w:rsidP="00920DE3">
      <w:pPr>
        <w:spacing w:after="0" w:line="240" w:lineRule="auto"/>
      </w:pPr>
      <w:r>
        <w:separator/>
      </w:r>
    </w:p>
  </w:endnote>
  <w:endnote w:type="continuationSeparator" w:id="0">
    <w:p w14:paraId="5D42D127" w14:textId="77777777" w:rsidR="00844DCF" w:rsidRDefault="00844D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5EF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29A6" w14:textId="77777777" w:rsidR="00C009D8" w:rsidRPr="00C009D8" w:rsidRDefault="00C009D8">
    <w:pPr>
      <w:pStyle w:val="Footer"/>
    </w:pPr>
    <w:r>
      <w:t>Copyright I.S.Rogers 9 August 2013</w:t>
    </w:r>
  </w:p>
  <w:p w14:paraId="340B8EE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8FD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2AB70" w14:textId="77777777" w:rsidR="00844DCF" w:rsidRDefault="00844DCF" w:rsidP="00920DE3">
      <w:pPr>
        <w:spacing w:after="0" w:line="240" w:lineRule="auto"/>
      </w:pPr>
      <w:r>
        <w:separator/>
      </w:r>
    </w:p>
  </w:footnote>
  <w:footnote w:type="continuationSeparator" w:id="0">
    <w:p w14:paraId="757CEC72" w14:textId="77777777" w:rsidR="00844DCF" w:rsidRDefault="00844D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018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9966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0FA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DCF"/>
    <w:rsid w:val="00120749"/>
    <w:rsid w:val="00624CAE"/>
    <w:rsid w:val="00844DCF"/>
    <w:rsid w:val="00920DE3"/>
    <w:rsid w:val="00C009D8"/>
    <w:rsid w:val="00CF53C8"/>
    <w:rsid w:val="00E346B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F4891"/>
  <w15:docId w15:val="{7CD31AF8-CA8D-42EB-8465-FE37E4CE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44D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2015-01-27T22:21:00Z</dcterms:created>
  <dcterms:modified xsi:type="dcterms:W3CDTF">2021-05-16T10:54:00Z</dcterms:modified>
</cp:coreProperties>
</file>